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F7A0A" w14:textId="72F6D9C2" w:rsidR="00876C45" w:rsidRPr="00B77C63" w:rsidRDefault="00876C45" w:rsidP="00C97603">
      <w:pPr>
        <w:spacing w:line="300" w:lineRule="exact"/>
        <w:rPr>
          <w:rFonts w:cs="Arial"/>
          <w:color w:val="000000"/>
          <w:szCs w:val="24"/>
          <w:lang w:val="de-DE"/>
        </w:rPr>
        <w:sectPr w:rsidR="00876C45" w:rsidRPr="00B77C63" w:rsidSect="00F77A5D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410" w:right="1134" w:bottom="851" w:left="1418" w:header="708" w:footer="604" w:gutter="0"/>
          <w:cols w:space="708"/>
          <w:titlePg/>
          <w:docGrid w:linePitch="326"/>
        </w:sectPr>
      </w:pPr>
    </w:p>
    <w:p w14:paraId="53C383BF" w14:textId="77777777" w:rsidR="007F5C47" w:rsidRDefault="007F5C47" w:rsidP="00C97603">
      <w:pPr>
        <w:spacing w:line="300" w:lineRule="exact"/>
        <w:rPr>
          <w:rFonts w:cs="Arial"/>
          <w:color w:val="000000"/>
          <w:szCs w:val="24"/>
          <w:lang w:val="de-DE"/>
        </w:rPr>
        <w:sectPr w:rsidR="007F5C47" w:rsidSect="003F0E46">
          <w:type w:val="continuous"/>
          <w:pgSz w:w="11906" w:h="16838"/>
          <w:pgMar w:top="2410" w:right="1134" w:bottom="851" w:left="1418" w:header="708" w:footer="604" w:gutter="0"/>
          <w:cols w:space="708"/>
        </w:sect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7"/>
        <w:gridCol w:w="5176"/>
      </w:tblGrid>
      <w:tr w:rsidR="007F5C47" w14:paraId="0497CAE5" w14:textId="77777777" w:rsidTr="00D73EF4"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</w:tcPr>
          <w:p w14:paraId="0EA22476" w14:textId="6B8C960C" w:rsidR="007F5C47" w:rsidRDefault="007F5C47" w:rsidP="00C97603">
            <w:pPr>
              <w:tabs>
                <w:tab w:val="left" w:pos="6946"/>
              </w:tabs>
              <w:spacing w:line="300" w:lineRule="exact"/>
              <w:ind w:left="-75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14:paraId="7D5D6FD2" w14:textId="5C029EA2" w:rsidR="007F5C47" w:rsidRDefault="007F5C47" w:rsidP="00C97603">
            <w:pPr>
              <w:tabs>
                <w:tab w:val="left" w:pos="6946"/>
              </w:tabs>
              <w:spacing w:line="300" w:lineRule="exact"/>
              <w:ind w:right="-7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4E4F738E" w14:textId="77777777" w:rsidR="007F5C47" w:rsidRDefault="007F5C47" w:rsidP="00C97603">
      <w:pPr>
        <w:spacing w:line="300" w:lineRule="exact"/>
      </w:pPr>
    </w:p>
    <w:p w14:paraId="5910E98C" w14:textId="77777777" w:rsidR="007F5C47" w:rsidRDefault="007F5C47" w:rsidP="00C97603">
      <w:pPr>
        <w:spacing w:line="300" w:lineRule="exact"/>
      </w:pPr>
    </w:p>
    <w:p w14:paraId="78DC8D54" w14:textId="77777777" w:rsidR="007F5C47" w:rsidRPr="00D05535" w:rsidRDefault="007F5C47" w:rsidP="00C97603">
      <w:pPr>
        <w:spacing w:line="300" w:lineRule="exact"/>
      </w:pPr>
    </w:p>
    <w:p w14:paraId="59FBF322" w14:textId="77777777" w:rsidR="001457B8" w:rsidRPr="001457B8" w:rsidRDefault="5DEC81FA" w:rsidP="5DEC81FA">
      <w:pPr>
        <w:spacing w:line="300" w:lineRule="exact"/>
        <w:rPr>
          <w:color w:val="000000" w:themeColor="text1"/>
        </w:rPr>
      </w:pPr>
      <w:r w:rsidRPr="5DEC81FA">
        <w:rPr>
          <w:color w:val="000000" w:themeColor="text1"/>
        </w:rPr>
        <w:t>ORLEN S.A.</w:t>
      </w:r>
    </w:p>
    <w:p w14:paraId="21C71983" w14:textId="252FFDBF" w:rsidR="007F5C47" w:rsidRDefault="5DEC81FA" w:rsidP="5DEC81FA">
      <w:pPr>
        <w:spacing w:line="300" w:lineRule="exact"/>
        <w:rPr>
          <w:color w:val="000000" w:themeColor="text1"/>
        </w:rPr>
      </w:pPr>
      <w:r w:rsidRPr="5DEC81FA">
        <w:rPr>
          <w:color w:val="000000" w:themeColor="text1"/>
        </w:rPr>
        <w:t>.............................</w:t>
      </w:r>
    </w:p>
    <w:p w14:paraId="022ED84B" w14:textId="3EC40128" w:rsidR="00D749F1" w:rsidRPr="00F77486" w:rsidRDefault="5DEC81FA" w:rsidP="5DEC81FA">
      <w:pPr>
        <w:spacing w:line="300" w:lineRule="exact"/>
        <w:rPr>
          <w:color w:val="000000" w:themeColor="text1"/>
          <w:sz w:val="22"/>
          <w:szCs w:val="22"/>
        </w:rPr>
      </w:pPr>
      <w:r w:rsidRPr="5DEC81FA">
        <w:rPr>
          <w:color w:val="000000" w:themeColor="text1"/>
        </w:rPr>
        <w:t>.............................</w:t>
      </w:r>
    </w:p>
    <w:p w14:paraId="6E2A8D34" w14:textId="77777777" w:rsidR="007F5C47" w:rsidRPr="00F77486" w:rsidRDefault="007F5C47" w:rsidP="00C97603">
      <w:pPr>
        <w:spacing w:line="300" w:lineRule="exact"/>
        <w:rPr>
          <w:bCs/>
          <w:color w:val="000000" w:themeColor="text1"/>
          <w:sz w:val="22"/>
          <w:szCs w:val="22"/>
        </w:rPr>
      </w:pPr>
    </w:p>
    <w:p w14:paraId="71780331" w14:textId="77777777" w:rsidR="007F5C47" w:rsidRPr="00F77486" w:rsidRDefault="007F5C47" w:rsidP="00C97603">
      <w:pPr>
        <w:spacing w:line="300" w:lineRule="exact"/>
        <w:rPr>
          <w:bCs/>
          <w:color w:val="000000" w:themeColor="text1"/>
          <w:sz w:val="22"/>
          <w:szCs w:val="22"/>
        </w:rPr>
      </w:pPr>
    </w:p>
    <w:p w14:paraId="241F6005" w14:textId="77777777" w:rsidR="007F5C47" w:rsidRPr="00F77486" w:rsidRDefault="007F5C47" w:rsidP="00C97603">
      <w:pPr>
        <w:spacing w:line="300" w:lineRule="exact"/>
        <w:rPr>
          <w:bCs/>
          <w:color w:val="000000" w:themeColor="text1"/>
          <w:sz w:val="22"/>
          <w:szCs w:val="22"/>
        </w:rPr>
      </w:pPr>
    </w:p>
    <w:p w14:paraId="62B364F9" w14:textId="4612D7DE" w:rsidR="007F5C47" w:rsidRPr="00F77486" w:rsidRDefault="5DEC81FA" w:rsidP="5DEC81FA">
      <w:pPr>
        <w:spacing w:line="300" w:lineRule="exact"/>
        <w:rPr>
          <w:color w:val="000000" w:themeColor="text1"/>
          <w:sz w:val="22"/>
          <w:szCs w:val="22"/>
        </w:rPr>
      </w:pPr>
      <w:r w:rsidRPr="5DEC81FA">
        <w:rPr>
          <w:color w:val="000000" w:themeColor="text1"/>
          <w:sz w:val="22"/>
          <w:szCs w:val="22"/>
        </w:rPr>
        <w:t xml:space="preserve">Szanowni Państwo, </w:t>
      </w:r>
    </w:p>
    <w:p w14:paraId="17359766" w14:textId="77777777" w:rsidR="007F5C47" w:rsidRPr="00F77486" w:rsidRDefault="007F5C47" w:rsidP="00C97603">
      <w:pPr>
        <w:spacing w:line="300" w:lineRule="exact"/>
        <w:rPr>
          <w:bCs/>
          <w:color w:val="000000" w:themeColor="text1"/>
          <w:sz w:val="22"/>
          <w:szCs w:val="22"/>
        </w:rPr>
      </w:pPr>
    </w:p>
    <w:p w14:paraId="3CF94540" w14:textId="407CAA17" w:rsidR="00E36063" w:rsidRPr="00F77486" w:rsidRDefault="5DEC81FA" w:rsidP="5DEC81FA">
      <w:pPr>
        <w:spacing w:line="300" w:lineRule="exact"/>
        <w:jc w:val="both"/>
        <w:rPr>
          <w:color w:val="000000" w:themeColor="text1"/>
          <w:sz w:val="22"/>
          <w:szCs w:val="22"/>
        </w:rPr>
      </w:pPr>
      <w:r w:rsidRPr="5DEC81FA">
        <w:rPr>
          <w:color w:val="000000" w:themeColor="text1"/>
          <w:sz w:val="22"/>
          <w:szCs w:val="22"/>
        </w:rPr>
        <w:t xml:space="preserve">Pragniemy poinformować, że w ORLEN S.A. prowadzone są obecnie procesy reorganizacji </w:t>
      </w:r>
      <w:r w:rsidR="00E36063">
        <w:br/>
      </w:r>
      <w:r w:rsidRPr="5DEC81FA">
        <w:rPr>
          <w:color w:val="000000" w:themeColor="text1"/>
          <w:sz w:val="22"/>
          <w:szCs w:val="22"/>
        </w:rPr>
        <w:t xml:space="preserve">i optymalizacji działalności związane m.in. z zapewnieniem zgodności Grupy Kapitałowej ORLEN </w:t>
      </w:r>
      <w:r w:rsidR="00E36063">
        <w:br/>
      </w:r>
      <w:r w:rsidRPr="5DEC81FA">
        <w:rPr>
          <w:color w:val="000000" w:themeColor="text1"/>
          <w:sz w:val="22"/>
          <w:szCs w:val="22"/>
        </w:rPr>
        <w:t>z przepisami regulującymi przeciwdziałanie praniu pieniędzy i finansowaniu terroryzmu</w:t>
      </w:r>
      <w:r w:rsidR="00C0585D">
        <w:rPr>
          <w:color w:val="000000" w:themeColor="text1"/>
          <w:sz w:val="22"/>
          <w:szCs w:val="22"/>
        </w:rPr>
        <w:t>,</w:t>
      </w:r>
      <w:r w:rsidRPr="5DEC81FA">
        <w:rPr>
          <w:color w:val="000000" w:themeColor="text1"/>
          <w:sz w:val="22"/>
          <w:szCs w:val="22"/>
        </w:rPr>
        <w:t xml:space="preserve"> a także </w:t>
      </w:r>
      <w:r w:rsidR="00E36063">
        <w:br/>
      </w:r>
      <w:r w:rsidRPr="5DEC81FA">
        <w:rPr>
          <w:color w:val="000000" w:themeColor="text1"/>
          <w:sz w:val="22"/>
          <w:szCs w:val="22"/>
        </w:rPr>
        <w:t xml:space="preserve">z międzynarodowymi sankcjami ekonomicznymi, co znajduje odzwierciedlenie w nowych </w:t>
      </w:r>
      <w:r w:rsidRPr="5DEC81FA">
        <w:rPr>
          <w:rFonts w:cs="Arial"/>
          <w:sz w:val="22"/>
          <w:szCs w:val="22"/>
        </w:rPr>
        <w:t>regulacjach wewnętrznych dotyczących szeroko rozumianej</w:t>
      </w:r>
      <w:r w:rsidRPr="5DEC81FA">
        <w:rPr>
          <w:color w:val="000000" w:themeColor="text1"/>
          <w:sz w:val="22"/>
          <w:szCs w:val="22"/>
        </w:rPr>
        <w:t xml:space="preserve"> identyfikacji i weryfikacji kontrahentów.</w:t>
      </w:r>
    </w:p>
    <w:p w14:paraId="09E5723B" w14:textId="77777777" w:rsidR="00E36063" w:rsidRPr="00F77486" w:rsidRDefault="00E36063" w:rsidP="00C97603">
      <w:pPr>
        <w:spacing w:line="300" w:lineRule="exact"/>
        <w:jc w:val="both"/>
        <w:rPr>
          <w:bCs/>
          <w:color w:val="000000" w:themeColor="text1"/>
          <w:sz w:val="22"/>
          <w:szCs w:val="22"/>
        </w:rPr>
      </w:pPr>
    </w:p>
    <w:p w14:paraId="41E26F5B" w14:textId="1A3C4590" w:rsidR="00E36063" w:rsidRPr="00DD3B45" w:rsidRDefault="5DEC81FA" w:rsidP="5DEC81FA">
      <w:pPr>
        <w:spacing w:line="300" w:lineRule="exact"/>
        <w:jc w:val="both"/>
        <w:rPr>
          <w:sz w:val="22"/>
          <w:szCs w:val="22"/>
        </w:rPr>
      </w:pPr>
      <w:r w:rsidRPr="5DEC81FA">
        <w:rPr>
          <w:color w:val="000000" w:themeColor="text1"/>
          <w:sz w:val="22"/>
          <w:szCs w:val="22"/>
        </w:rPr>
        <w:t>W konsekwencji, w celu sprostania wspomnianym wymogom regulacyjnym i optymalnego zarządzania procesami zgodności opisanymi w regulacjach wewnętrznych, niezbędnym może być udostępnienie wybranemu podmiotowi z Grupy Kapitałowej ORLEN informacji związanych z umow</w:t>
      </w:r>
      <w:r w:rsidR="004E31FD">
        <w:rPr>
          <w:color w:val="000000" w:themeColor="text1"/>
          <w:sz w:val="22"/>
          <w:szCs w:val="22"/>
        </w:rPr>
        <w:t>ą</w:t>
      </w:r>
      <w:r w:rsidRPr="5DEC81FA">
        <w:rPr>
          <w:color w:val="000000" w:themeColor="text1"/>
          <w:sz w:val="22"/>
          <w:szCs w:val="22"/>
        </w:rPr>
        <w:t xml:space="preserve"> </w:t>
      </w:r>
      <w:r w:rsidRPr="5DEC81FA">
        <w:rPr>
          <w:sz w:val="22"/>
          <w:szCs w:val="22"/>
        </w:rPr>
        <w:t xml:space="preserve">zawartą między ORLEN S.A. </w:t>
      </w:r>
      <w:r w:rsidR="00EF6A3E">
        <w:rPr>
          <w:sz w:val="22"/>
          <w:szCs w:val="22"/>
        </w:rPr>
        <w:t xml:space="preserve">lub spółką z Grupy Kapitałowej ORLEN, </w:t>
      </w:r>
      <w:r w:rsidRPr="5DEC81FA">
        <w:rPr>
          <w:sz w:val="22"/>
          <w:szCs w:val="22"/>
        </w:rPr>
        <w:t xml:space="preserve">a </w:t>
      </w:r>
      <w:r w:rsidRPr="5DEC81FA">
        <w:rPr>
          <w:i/>
          <w:iCs/>
          <w:sz w:val="22"/>
          <w:szCs w:val="22"/>
          <w:highlight w:val="yellow"/>
        </w:rPr>
        <w:t>(nazwa Kontrahenta)</w:t>
      </w:r>
      <w:r w:rsidRPr="5DEC81FA">
        <w:rPr>
          <w:sz w:val="22"/>
          <w:szCs w:val="22"/>
        </w:rPr>
        <w:t xml:space="preserve">, w szczególności treści umowy i informacji związanych z jej wykonywaniem. </w:t>
      </w:r>
    </w:p>
    <w:p w14:paraId="30E0664B" w14:textId="77777777" w:rsidR="00A65344" w:rsidRPr="00DD3B45" w:rsidRDefault="00A65344" w:rsidP="00C97603">
      <w:pPr>
        <w:spacing w:line="300" w:lineRule="exact"/>
        <w:jc w:val="both"/>
        <w:rPr>
          <w:bCs/>
          <w:sz w:val="22"/>
          <w:szCs w:val="22"/>
        </w:rPr>
      </w:pPr>
    </w:p>
    <w:p w14:paraId="26D6DE5C" w14:textId="360F1FD5" w:rsidR="00E36063" w:rsidRPr="00DD3B45" w:rsidRDefault="5DEC81FA" w:rsidP="5DEC81FA">
      <w:pPr>
        <w:spacing w:line="300" w:lineRule="exact"/>
        <w:jc w:val="both"/>
        <w:rPr>
          <w:sz w:val="22"/>
          <w:szCs w:val="22"/>
        </w:rPr>
      </w:pPr>
      <w:r w:rsidRPr="5DEC81FA">
        <w:rPr>
          <w:sz w:val="22"/>
          <w:szCs w:val="22"/>
        </w:rPr>
        <w:t xml:space="preserve">W związku z powyższym zwracamy się z uprzejmą prośbą o akceptację, tj. podpisanie załączonego oświadczenia </w:t>
      </w:r>
      <w:r w:rsidR="00B536B8">
        <w:rPr>
          <w:sz w:val="22"/>
          <w:szCs w:val="22"/>
        </w:rPr>
        <w:t xml:space="preserve">w formie elektronicznej (kwalifikowanym podpisem cyfrowym) </w:t>
      </w:r>
      <w:r w:rsidRPr="5DEC81FA">
        <w:rPr>
          <w:sz w:val="22"/>
          <w:szCs w:val="22"/>
        </w:rPr>
        <w:t xml:space="preserve">zgodnie z zasadami reprezentacji Państwa organizacji, a następnie przesłanie </w:t>
      </w:r>
      <w:r w:rsidR="00B536B8">
        <w:rPr>
          <w:sz w:val="22"/>
          <w:szCs w:val="22"/>
        </w:rPr>
        <w:t>go</w:t>
      </w:r>
      <w:r w:rsidRPr="5DEC81FA">
        <w:rPr>
          <w:sz w:val="22"/>
          <w:szCs w:val="22"/>
        </w:rPr>
        <w:t xml:space="preserve"> na adres e-mail: </w:t>
      </w:r>
      <w:r w:rsidR="00EF6A3E" w:rsidRPr="00EF6A3E">
        <w:rPr>
          <w:sz w:val="22"/>
          <w:szCs w:val="22"/>
          <w:highlight w:val="yellow"/>
        </w:rPr>
        <w:t>(</w:t>
      </w:r>
      <w:r w:rsidRPr="00EF6A3E">
        <w:rPr>
          <w:i/>
          <w:iCs/>
          <w:sz w:val="22"/>
          <w:szCs w:val="22"/>
          <w:highlight w:val="yellow"/>
        </w:rPr>
        <w:t>adres email</w:t>
      </w:r>
      <w:r w:rsidR="00496692">
        <w:rPr>
          <w:i/>
          <w:iCs/>
          <w:sz w:val="22"/>
          <w:szCs w:val="22"/>
        </w:rPr>
        <w:t>)</w:t>
      </w:r>
    </w:p>
    <w:p w14:paraId="3388936F" w14:textId="77777777" w:rsidR="00E36063" w:rsidRPr="00DD3B45" w:rsidRDefault="00E36063" w:rsidP="00C97603">
      <w:pPr>
        <w:spacing w:line="300" w:lineRule="exact"/>
        <w:jc w:val="both"/>
        <w:rPr>
          <w:bCs/>
          <w:sz w:val="22"/>
          <w:szCs w:val="22"/>
        </w:rPr>
      </w:pPr>
    </w:p>
    <w:p w14:paraId="244D916A" w14:textId="36FAF9BA" w:rsidR="007F5C47" w:rsidRPr="00F77486" w:rsidRDefault="5DEC81FA" w:rsidP="5DEC81FA">
      <w:pPr>
        <w:spacing w:line="300" w:lineRule="exact"/>
        <w:jc w:val="both"/>
        <w:rPr>
          <w:sz w:val="22"/>
          <w:szCs w:val="22"/>
        </w:rPr>
      </w:pPr>
      <w:r w:rsidRPr="5DEC81FA">
        <w:rPr>
          <w:rFonts w:cs="Arial"/>
          <w:sz w:val="22"/>
          <w:szCs w:val="22"/>
        </w:rPr>
        <w:t xml:space="preserve">Jednocześnie ORLEN S.A. zobowiązuje się zapewnić, że udostępnienie oraz dalsze przetwarzanie informacji będzie zgodne z przepisami prawa powszechnego oraz nastąpi wyłącznie w związku z </w:t>
      </w:r>
      <w:r w:rsidR="00487D8D">
        <w:rPr>
          <w:rFonts w:cs="Arial"/>
          <w:sz w:val="22"/>
          <w:szCs w:val="22"/>
        </w:rPr>
        <w:t>potrzebami dotyczącymi</w:t>
      </w:r>
      <w:r w:rsidRPr="5DEC81FA">
        <w:rPr>
          <w:rFonts w:cs="Arial"/>
          <w:sz w:val="22"/>
          <w:szCs w:val="22"/>
        </w:rPr>
        <w:t xml:space="preserve"> identyfikacji i weryfikacji kontrahentów, analityki biznesowej, bezpieczeństwa oraz zarządzania ryzykiem. ORLEN S.A. odpowiadać będzie za działania i zaniechania podmiotu, któremu udostępni informacje, w zakresie zachowania ich poufności, jak za swoje własne działania </w:t>
      </w:r>
      <w:r w:rsidR="00C97603">
        <w:br/>
      </w:r>
      <w:r w:rsidRPr="5DEC81FA">
        <w:rPr>
          <w:rFonts w:cs="Arial"/>
          <w:sz w:val="22"/>
          <w:szCs w:val="22"/>
        </w:rPr>
        <w:t>i zaniechania.</w:t>
      </w:r>
    </w:p>
    <w:p w14:paraId="4ED046E1" w14:textId="77777777" w:rsidR="007F5C47" w:rsidRPr="00F77486" w:rsidRDefault="007F5C47" w:rsidP="00C97603">
      <w:pPr>
        <w:spacing w:line="300" w:lineRule="exact"/>
        <w:rPr>
          <w:sz w:val="22"/>
          <w:szCs w:val="22"/>
        </w:rPr>
      </w:pPr>
    </w:p>
    <w:p w14:paraId="273C087F" w14:textId="77777777" w:rsidR="007F5C47" w:rsidRPr="00F77486" w:rsidRDefault="007F5C47" w:rsidP="00C97603">
      <w:pPr>
        <w:spacing w:line="300" w:lineRule="exact"/>
        <w:rPr>
          <w:sz w:val="22"/>
          <w:szCs w:val="22"/>
        </w:rPr>
      </w:pPr>
    </w:p>
    <w:p w14:paraId="451EB30C" w14:textId="77777777" w:rsidR="007F5C47" w:rsidRPr="003919F4" w:rsidRDefault="5DEC81FA" w:rsidP="5DEC81FA">
      <w:pPr>
        <w:spacing w:line="300" w:lineRule="exact"/>
        <w:rPr>
          <w:sz w:val="22"/>
          <w:szCs w:val="22"/>
        </w:rPr>
      </w:pPr>
      <w:r w:rsidRPr="5DEC81FA">
        <w:rPr>
          <w:sz w:val="22"/>
          <w:szCs w:val="22"/>
        </w:rPr>
        <w:t xml:space="preserve">Z poważaniem, </w:t>
      </w:r>
    </w:p>
    <w:p w14:paraId="45C7B511" w14:textId="77777777" w:rsidR="007F5C47" w:rsidRPr="003919F4" w:rsidRDefault="007F5C47" w:rsidP="00C97603">
      <w:pPr>
        <w:spacing w:line="300" w:lineRule="exact"/>
        <w:rPr>
          <w:sz w:val="22"/>
          <w:szCs w:val="22"/>
        </w:rPr>
      </w:pPr>
    </w:p>
    <w:p w14:paraId="67355402" w14:textId="03E4C8FE" w:rsidR="007F5C47" w:rsidRPr="003919F4" w:rsidRDefault="007F5C47" w:rsidP="00C97603">
      <w:pPr>
        <w:spacing w:line="300" w:lineRule="exact"/>
        <w:rPr>
          <w:sz w:val="22"/>
          <w:szCs w:val="22"/>
        </w:rPr>
      </w:pPr>
    </w:p>
    <w:p w14:paraId="01B66B51" w14:textId="2061947A" w:rsidR="007F5C47" w:rsidRPr="003919F4" w:rsidRDefault="007F5C47" w:rsidP="00C97603">
      <w:pPr>
        <w:spacing w:line="300" w:lineRule="exact"/>
        <w:rPr>
          <w:sz w:val="22"/>
          <w:szCs w:val="22"/>
        </w:rPr>
      </w:pPr>
    </w:p>
    <w:p w14:paraId="01DB1CED" w14:textId="77777777" w:rsidR="004A7E7F" w:rsidRPr="003919F4" w:rsidRDefault="004A7E7F" w:rsidP="00C97603">
      <w:pPr>
        <w:spacing w:line="300" w:lineRule="exact"/>
        <w:rPr>
          <w:sz w:val="22"/>
          <w:szCs w:val="22"/>
        </w:rPr>
      </w:pPr>
    </w:p>
    <w:p w14:paraId="40A56EA7" w14:textId="77777777" w:rsidR="004A7E7F" w:rsidRPr="003919F4" w:rsidRDefault="004A7E7F" w:rsidP="000D54E7">
      <w:pPr>
        <w:rPr>
          <w:sz w:val="22"/>
          <w:szCs w:val="22"/>
        </w:rPr>
      </w:pPr>
    </w:p>
    <w:p w14:paraId="0F91F000" w14:textId="77777777" w:rsidR="004A7E7F" w:rsidRPr="003919F4" w:rsidRDefault="004A7E7F" w:rsidP="000D54E7">
      <w:pPr>
        <w:rPr>
          <w:sz w:val="22"/>
          <w:szCs w:val="22"/>
        </w:rPr>
      </w:pPr>
    </w:p>
    <w:p w14:paraId="63DA6509" w14:textId="4FF672B9" w:rsidR="00453041" w:rsidRPr="003919F4" w:rsidRDefault="00453041" w:rsidP="000D54E7">
      <w:pPr>
        <w:rPr>
          <w:sz w:val="22"/>
          <w:szCs w:val="22"/>
        </w:rPr>
      </w:pPr>
    </w:p>
    <w:p w14:paraId="3C9C0478" w14:textId="0CC3D0C9" w:rsidR="004A7E7F" w:rsidRPr="003919F4" w:rsidRDefault="004A7E7F" w:rsidP="00453041">
      <w:pPr>
        <w:rPr>
          <w:sz w:val="22"/>
          <w:szCs w:val="22"/>
        </w:rPr>
      </w:pPr>
    </w:p>
    <w:p w14:paraId="4F2D7347" w14:textId="1DAC56D8" w:rsidR="00F12B56" w:rsidRPr="003919F4" w:rsidRDefault="00F12B56" w:rsidP="00453041">
      <w:pPr>
        <w:rPr>
          <w:sz w:val="22"/>
          <w:szCs w:val="22"/>
        </w:rPr>
      </w:pPr>
    </w:p>
    <w:p w14:paraId="778C4D18" w14:textId="5C768D80" w:rsidR="00F12B56" w:rsidRPr="003919F4" w:rsidRDefault="00F12B56" w:rsidP="00453041">
      <w:pPr>
        <w:rPr>
          <w:sz w:val="22"/>
          <w:szCs w:val="22"/>
        </w:rPr>
      </w:pPr>
    </w:p>
    <w:p w14:paraId="4B1F4409" w14:textId="0981F3A0" w:rsidR="00F12B56" w:rsidRPr="003919F4" w:rsidRDefault="00F12B56" w:rsidP="00453041">
      <w:pPr>
        <w:rPr>
          <w:sz w:val="22"/>
          <w:szCs w:val="22"/>
        </w:rPr>
      </w:pPr>
    </w:p>
    <w:p w14:paraId="596BF93F" w14:textId="1E45C19A" w:rsidR="00F12B56" w:rsidRDefault="00F12B56" w:rsidP="00453041">
      <w:pPr>
        <w:rPr>
          <w:sz w:val="20"/>
        </w:rPr>
      </w:pPr>
    </w:p>
    <w:p w14:paraId="7520F102" w14:textId="0BCABF2F" w:rsidR="00F12B56" w:rsidRDefault="00F12B56" w:rsidP="00453041">
      <w:pPr>
        <w:rPr>
          <w:sz w:val="20"/>
        </w:rPr>
      </w:pPr>
    </w:p>
    <w:p w14:paraId="7C151F73" w14:textId="51647384" w:rsidR="00F12B56" w:rsidRDefault="00F12B56" w:rsidP="00453041">
      <w:pPr>
        <w:rPr>
          <w:sz w:val="20"/>
        </w:rPr>
      </w:pPr>
    </w:p>
    <w:p w14:paraId="6E0C4C7B" w14:textId="77777777" w:rsidR="00F12B56" w:rsidRDefault="00F12B56" w:rsidP="00F12B56">
      <w:pPr>
        <w:jc w:val="center"/>
        <w:rPr>
          <w:sz w:val="20"/>
        </w:rPr>
      </w:pPr>
    </w:p>
    <w:p w14:paraId="4B0CB03C" w14:textId="21AC6786" w:rsidR="00F12B56" w:rsidRPr="007445F9" w:rsidRDefault="5DEC81FA" w:rsidP="5DEC81FA">
      <w:pPr>
        <w:jc w:val="center"/>
        <w:rPr>
          <w:color w:val="000000" w:themeColor="text1"/>
        </w:rPr>
      </w:pPr>
      <w:r w:rsidRPr="5DEC81FA">
        <w:rPr>
          <w:color w:val="000000" w:themeColor="text1"/>
        </w:rPr>
        <w:t>OŚWIADCZENIE KONTRAHENTA</w:t>
      </w:r>
    </w:p>
    <w:p w14:paraId="40D1DAAB" w14:textId="77777777" w:rsidR="00F12B56" w:rsidRPr="00F12B56" w:rsidRDefault="00F12B56" w:rsidP="00F12B56">
      <w:pPr>
        <w:rPr>
          <w:sz w:val="20"/>
        </w:rPr>
      </w:pPr>
    </w:p>
    <w:p w14:paraId="4DBEA90A" w14:textId="5040951F" w:rsidR="00F12B56" w:rsidRDefault="00F12B56" w:rsidP="00F12B56">
      <w:pPr>
        <w:jc w:val="right"/>
        <w:rPr>
          <w:sz w:val="20"/>
        </w:rPr>
      </w:pPr>
    </w:p>
    <w:p w14:paraId="58A59AB4" w14:textId="77777777" w:rsidR="00F12B56" w:rsidRPr="003919F4" w:rsidRDefault="00F12B56" w:rsidP="00F12B56">
      <w:pPr>
        <w:jc w:val="right"/>
        <w:rPr>
          <w:sz w:val="22"/>
          <w:szCs w:val="22"/>
        </w:rPr>
      </w:pPr>
    </w:p>
    <w:p w14:paraId="4AFD0E53" w14:textId="691B5FEA" w:rsidR="00F12B56" w:rsidRPr="003919F4" w:rsidRDefault="00F12B56" w:rsidP="00F12B56">
      <w:pPr>
        <w:jc w:val="right"/>
        <w:rPr>
          <w:sz w:val="22"/>
          <w:szCs w:val="22"/>
        </w:rPr>
      </w:pPr>
    </w:p>
    <w:p w14:paraId="5A3B8513" w14:textId="77777777" w:rsidR="00F12B56" w:rsidRPr="003919F4" w:rsidRDefault="00F12B56" w:rsidP="00F12B56">
      <w:pPr>
        <w:jc w:val="right"/>
        <w:rPr>
          <w:sz w:val="22"/>
          <w:szCs w:val="22"/>
        </w:rPr>
      </w:pPr>
    </w:p>
    <w:p w14:paraId="2667B316" w14:textId="77777777" w:rsidR="00F12B56" w:rsidRPr="00F77486" w:rsidRDefault="5DEC81FA" w:rsidP="5DEC81FA">
      <w:pPr>
        <w:jc w:val="right"/>
        <w:rPr>
          <w:color w:val="000000" w:themeColor="text1"/>
          <w:sz w:val="22"/>
          <w:szCs w:val="22"/>
        </w:rPr>
      </w:pPr>
      <w:r w:rsidRPr="5DEC81FA">
        <w:rPr>
          <w:color w:val="000000" w:themeColor="text1"/>
          <w:sz w:val="22"/>
          <w:szCs w:val="22"/>
        </w:rPr>
        <w:t>________________________</w:t>
      </w:r>
    </w:p>
    <w:p w14:paraId="734E0D49" w14:textId="4EB21ECB" w:rsidR="00F12B56" w:rsidRPr="00F77486" w:rsidRDefault="5DEC81FA" w:rsidP="5DEC81FA">
      <w:pPr>
        <w:jc w:val="right"/>
        <w:rPr>
          <w:color w:val="000000" w:themeColor="text1"/>
          <w:sz w:val="22"/>
          <w:szCs w:val="22"/>
        </w:rPr>
      </w:pPr>
      <w:r w:rsidRPr="5DEC81FA">
        <w:rPr>
          <w:color w:val="000000" w:themeColor="text1"/>
          <w:sz w:val="22"/>
          <w:szCs w:val="22"/>
        </w:rPr>
        <w:t>miejscowość i data</w:t>
      </w:r>
    </w:p>
    <w:p w14:paraId="14608F80" w14:textId="77777777" w:rsidR="00F12B56" w:rsidRPr="003919F4" w:rsidRDefault="00F12B56" w:rsidP="00F12B56">
      <w:pPr>
        <w:rPr>
          <w:sz w:val="22"/>
          <w:szCs w:val="22"/>
        </w:rPr>
      </w:pPr>
    </w:p>
    <w:p w14:paraId="576DDD37" w14:textId="77777777" w:rsidR="00F12B56" w:rsidRPr="003919F4" w:rsidRDefault="00F12B56" w:rsidP="00F12B56">
      <w:pPr>
        <w:rPr>
          <w:sz w:val="22"/>
          <w:szCs w:val="22"/>
        </w:rPr>
      </w:pPr>
    </w:p>
    <w:p w14:paraId="2CCC7E45" w14:textId="77777777" w:rsidR="00F12B56" w:rsidRPr="003919F4" w:rsidRDefault="00F12B56" w:rsidP="00F12B56">
      <w:pPr>
        <w:rPr>
          <w:sz w:val="22"/>
          <w:szCs w:val="22"/>
        </w:rPr>
      </w:pPr>
    </w:p>
    <w:p w14:paraId="69F1C72C" w14:textId="466825B4" w:rsidR="00A774CC" w:rsidRPr="00A774CC" w:rsidRDefault="00A774CC" w:rsidP="00A774CC">
      <w:pPr>
        <w:spacing w:line="400" w:lineRule="exact"/>
        <w:jc w:val="both"/>
        <w:rPr>
          <w:rFonts w:cs="Arial"/>
        </w:rPr>
      </w:pPr>
      <w:r w:rsidRPr="007556FC">
        <w:rPr>
          <w:rFonts w:cs="Arial"/>
          <w:i/>
          <w:iCs/>
          <w:highlight w:val="yellow"/>
        </w:rPr>
        <w:t>Sprzedawca/Dostawca/Wykonawca</w:t>
      </w:r>
      <w:r w:rsidRPr="00A774CC">
        <w:rPr>
          <w:rFonts w:cs="Arial"/>
        </w:rPr>
        <w:t xml:space="preserve"> wyraża zgodę na udostępnienie przez Spółki z Grupy Kapitałowej ORLEN dla ORLEN S.A. oraz dla spółki z Grupy Kapitałowej ORLEN realizującej zadania z zakresu weryfikacji kontrahentów, a także przez ORLEN S.A. wszelkim spółkom z Grupy Kapitałowej ORLEN, informacji na temat Umowy, w tym informacji związanych z jej wykonywaniem, w celu weryfikacji kontrahenta oraz analityki biznesowej. Niniejsza zgoda obejmuje </w:t>
      </w:r>
      <w:r w:rsidR="00432F69">
        <w:rPr>
          <w:rFonts w:cs="Arial"/>
        </w:rPr>
        <w:t xml:space="preserve">wszystkie umowy zawarte dotychczas z </w:t>
      </w:r>
      <w:r w:rsidR="00432F69" w:rsidRPr="5DEC81FA">
        <w:rPr>
          <w:i/>
          <w:iCs/>
          <w:sz w:val="22"/>
          <w:szCs w:val="22"/>
          <w:highlight w:val="yellow"/>
        </w:rPr>
        <w:t>(nazwa Kontrahenta)</w:t>
      </w:r>
      <w:r w:rsidR="00432F69">
        <w:rPr>
          <w:i/>
          <w:iCs/>
          <w:sz w:val="22"/>
          <w:szCs w:val="22"/>
        </w:rPr>
        <w:t>.</w:t>
      </w:r>
    </w:p>
    <w:p w14:paraId="170C4F64" w14:textId="77777777" w:rsidR="00F12B56" w:rsidRPr="00F77486" w:rsidRDefault="00F12B56" w:rsidP="00F12B56">
      <w:pPr>
        <w:jc w:val="both"/>
        <w:rPr>
          <w:bCs/>
          <w:color w:val="000000" w:themeColor="text1"/>
          <w:sz w:val="22"/>
          <w:szCs w:val="22"/>
        </w:rPr>
      </w:pPr>
    </w:p>
    <w:p w14:paraId="4E4E7828" w14:textId="77777777" w:rsidR="00F12B56" w:rsidRPr="003919F4" w:rsidRDefault="00F12B56" w:rsidP="00F12B56">
      <w:pPr>
        <w:rPr>
          <w:sz w:val="22"/>
          <w:szCs w:val="22"/>
        </w:rPr>
      </w:pPr>
    </w:p>
    <w:p w14:paraId="336485A7" w14:textId="77777777" w:rsidR="00F12B56" w:rsidRPr="003919F4" w:rsidRDefault="00F12B56" w:rsidP="00F12B56">
      <w:pPr>
        <w:rPr>
          <w:sz w:val="22"/>
          <w:szCs w:val="22"/>
        </w:rPr>
      </w:pPr>
    </w:p>
    <w:p w14:paraId="32681975" w14:textId="4B32AB44" w:rsidR="00F12B56" w:rsidRPr="003919F4" w:rsidRDefault="00F12B56" w:rsidP="00F12B56">
      <w:pPr>
        <w:rPr>
          <w:sz w:val="22"/>
          <w:szCs w:val="22"/>
        </w:rPr>
      </w:pPr>
    </w:p>
    <w:p w14:paraId="71E11B9A" w14:textId="63ECE338" w:rsidR="00F12B56" w:rsidRPr="003919F4" w:rsidRDefault="00F12B56" w:rsidP="00F12B56">
      <w:pPr>
        <w:rPr>
          <w:sz w:val="22"/>
          <w:szCs w:val="22"/>
        </w:rPr>
      </w:pPr>
    </w:p>
    <w:p w14:paraId="11D5DA5A" w14:textId="77777777" w:rsidR="00F12B56" w:rsidRPr="003919F4" w:rsidRDefault="00F12B56" w:rsidP="00F12B56">
      <w:pPr>
        <w:rPr>
          <w:sz w:val="22"/>
          <w:szCs w:val="22"/>
        </w:rPr>
      </w:pPr>
    </w:p>
    <w:p w14:paraId="5EA56369" w14:textId="77777777" w:rsidR="00F12B56" w:rsidRPr="00F77486" w:rsidRDefault="00F12B56" w:rsidP="007445F9">
      <w:pPr>
        <w:jc w:val="right"/>
        <w:rPr>
          <w:bCs/>
          <w:color w:val="000000" w:themeColor="text1"/>
          <w:sz w:val="22"/>
          <w:szCs w:val="22"/>
        </w:rPr>
      </w:pPr>
    </w:p>
    <w:p w14:paraId="09E39F0B" w14:textId="77777777" w:rsidR="00F12B56" w:rsidRPr="00C80584" w:rsidRDefault="5DEC81FA" w:rsidP="5DEC81FA">
      <w:pPr>
        <w:jc w:val="right"/>
        <w:rPr>
          <w:color w:val="000000" w:themeColor="text1"/>
          <w:sz w:val="22"/>
          <w:szCs w:val="22"/>
        </w:rPr>
      </w:pPr>
      <w:r w:rsidRPr="5DEC81FA">
        <w:rPr>
          <w:color w:val="000000" w:themeColor="text1"/>
          <w:sz w:val="22"/>
          <w:szCs w:val="22"/>
        </w:rPr>
        <w:t>________________________</w:t>
      </w:r>
    </w:p>
    <w:p w14:paraId="15B068CC" w14:textId="7C59320C" w:rsidR="00F12B56" w:rsidRPr="00C80584" w:rsidRDefault="5DEC81FA" w:rsidP="5DEC81FA">
      <w:pPr>
        <w:jc w:val="right"/>
        <w:rPr>
          <w:color w:val="000000" w:themeColor="text1"/>
          <w:sz w:val="22"/>
          <w:szCs w:val="22"/>
        </w:rPr>
      </w:pPr>
      <w:r w:rsidRPr="5DEC81FA">
        <w:rPr>
          <w:color w:val="000000" w:themeColor="text1"/>
          <w:sz w:val="22"/>
          <w:szCs w:val="22"/>
        </w:rPr>
        <w:t>podpis / podpisy</w:t>
      </w:r>
    </w:p>
    <w:sectPr w:rsidR="00F12B56" w:rsidRPr="00C80584" w:rsidSect="00F77A5D">
      <w:headerReference w:type="default" r:id="rId16"/>
      <w:type w:val="continuous"/>
      <w:pgSz w:w="11906" w:h="16838" w:code="9"/>
      <w:pgMar w:top="624" w:right="907" w:bottom="851" w:left="1134" w:header="709" w:footer="386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02252" w14:textId="77777777" w:rsidR="00F7384C" w:rsidRDefault="00F7384C">
      <w:r>
        <w:separator/>
      </w:r>
    </w:p>
  </w:endnote>
  <w:endnote w:type="continuationSeparator" w:id="0">
    <w:p w14:paraId="166D0A4B" w14:textId="77777777" w:rsidR="00F7384C" w:rsidRDefault="00F7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C5FE" w14:textId="1C7F2224" w:rsidR="00F12B56" w:rsidRDefault="00F12B56" w:rsidP="00C97603">
    <w:pPr>
      <w:pStyle w:val="Stopka"/>
      <w:ind w:left="-284" w:right="-144"/>
    </w:pPr>
    <w:r w:rsidRPr="0057501E">
      <w:rPr>
        <w:color w:val="676D6F"/>
        <w:sz w:val="16"/>
        <w:szCs w:val="16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CBCF" w14:textId="3C57F264" w:rsidR="00F77A5D" w:rsidRDefault="00F77A5D" w:rsidP="00C97603">
    <w:pPr>
      <w:pStyle w:val="Stopka"/>
      <w:ind w:left="-284" w:right="-144"/>
    </w:pPr>
    <w:bookmarkStart w:id="0" w:name="_Hlk193981908"/>
    <w:r w:rsidRPr="0057501E">
      <w:rPr>
        <w:color w:val="676D6F"/>
        <w:sz w:val="16"/>
        <w:szCs w:val="16"/>
      </w:rPr>
      <w:br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E5047" w14:textId="77777777" w:rsidR="00F7384C" w:rsidRDefault="00F7384C">
      <w:r>
        <w:separator/>
      </w:r>
    </w:p>
  </w:footnote>
  <w:footnote w:type="continuationSeparator" w:id="0">
    <w:p w14:paraId="6BC9BA6E" w14:textId="77777777" w:rsidR="00F7384C" w:rsidRDefault="00F73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AE63" w14:textId="2A4F96D2" w:rsidR="00833574" w:rsidRDefault="008662B3" w:rsidP="00833574">
    <w:pPr>
      <w:pStyle w:val="Nagwek"/>
      <w:jc w:val="center"/>
    </w:pPr>
    <w:r>
      <w:rPr>
        <w:noProof/>
      </w:rPr>
      <w:drawing>
        <wp:inline distT="0" distB="0" distL="0" distR="0" wp14:anchorId="4A59BCDF" wp14:editId="72B57829">
          <wp:extent cx="1104414" cy="1224000"/>
          <wp:effectExtent l="0" t="0" r="635" b="0"/>
          <wp:docPr id="9" name="Obraz 1" descr="Obraz zawierający tekst, Grafika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056323" name="Obraz 1" descr="Obraz zawierający tekst, Grafika, Czcion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414" cy="12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E1BB00" w14:textId="77777777" w:rsidR="00C3676F" w:rsidRDefault="00C3676F" w:rsidP="0083357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5C306" w14:textId="14F03C4D" w:rsidR="00F77A5D" w:rsidRDefault="007F5C47" w:rsidP="00F77A5D">
    <w:pPr>
      <w:pStyle w:val="Nagwek"/>
      <w:jc w:val="center"/>
    </w:pPr>
    <w:r>
      <w:rPr>
        <w:noProof/>
      </w:rPr>
      <w:drawing>
        <wp:inline distT="0" distB="0" distL="0" distR="0" wp14:anchorId="5F46241F" wp14:editId="20E4A469">
          <wp:extent cx="778510" cy="778510"/>
          <wp:effectExtent l="0" t="0" r="2540" b="2540"/>
          <wp:docPr id="10" name="Obraz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10" cy="778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2DEF2" w14:textId="77777777" w:rsidR="00F12B56" w:rsidRDefault="00F12B56" w:rsidP="00F12B56">
    <w:pPr>
      <w:pStyle w:val="Nagwek"/>
      <w:jc w:val="center"/>
    </w:pPr>
    <w:r>
      <w:rPr>
        <w:noProof/>
      </w:rPr>
      <w:drawing>
        <wp:inline distT="0" distB="0" distL="0" distR="0" wp14:anchorId="465FE0AD" wp14:editId="673B22F0">
          <wp:extent cx="778510" cy="778510"/>
          <wp:effectExtent l="0" t="0" r="2540" b="254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10" cy="778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D7739A" w14:textId="77777777" w:rsidR="0053627C" w:rsidRPr="0057501E" w:rsidRDefault="0053627C" w:rsidP="005750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833286">
    <w:abstractNumId w:val="1"/>
  </w:num>
  <w:num w:numId="2" w16cid:durableId="15163834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438836">
    <w:abstractNumId w:val="0"/>
  </w:num>
  <w:num w:numId="4" w16cid:durableId="2037925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30C7F"/>
    <w:rsid w:val="00031204"/>
    <w:rsid w:val="000623BE"/>
    <w:rsid w:val="00072ADA"/>
    <w:rsid w:val="00080006"/>
    <w:rsid w:val="000906F2"/>
    <w:rsid w:val="00096388"/>
    <w:rsid w:val="000B7C6D"/>
    <w:rsid w:val="000C03EE"/>
    <w:rsid w:val="000D2374"/>
    <w:rsid w:val="000D4EC0"/>
    <w:rsid w:val="000D54E7"/>
    <w:rsid w:val="000F6288"/>
    <w:rsid w:val="001144C3"/>
    <w:rsid w:val="00121959"/>
    <w:rsid w:val="001224F2"/>
    <w:rsid w:val="001267DB"/>
    <w:rsid w:val="00133746"/>
    <w:rsid w:val="00135583"/>
    <w:rsid w:val="00137ADB"/>
    <w:rsid w:val="00142068"/>
    <w:rsid w:val="001457B8"/>
    <w:rsid w:val="001757F2"/>
    <w:rsid w:val="00176F07"/>
    <w:rsid w:val="001819CE"/>
    <w:rsid w:val="00190876"/>
    <w:rsid w:val="00191169"/>
    <w:rsid w:val="001B6E4A"/>
    <w:rsid w:val="001D4279"/>
    <w:rsid w:val="001E09A4"/>
    <w:rsid w:val="001E3F1A"/>
    <w:rsid w:val="00213271"/>
    <w:rsid w:val="0021673A"/>
    <w:rsid w:val="002172C8"/>
    <w:rsid w:val="00217FAD"/>
    <w:rsid w:val="00225D5D"/>
    <w:rsid w:val="002316C6"/>
    <w:rsid w:val="002437B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16F5"/>
    <w:rsid w:val="00295175"/>
    <w:rsid w:val="00295D58"/>
    <w:rsid w:val="002A04A9"/>
    <w:rsid w:val="002A309C"/>
    <w:rsid w:val="002A645B"/>
    <w:rsid w:val="002B7378"/>
    <w:rsid w:val="002C5E35"/>
    <w:rsid w:val="002D079F"/>
    <w:rsid w:val="002E0971"/>
    <w:rsid w:val="002F7D8D"/>
    <w:rsid w:val="003029A9"/>
    <w:rsid w:val="00305158"/>
    <w:rsid w:val="00312F38"/>
    <w:rsid w:val="00316F59"/>
    <w:rsid w:val="0031797C"/>
    <w:rsid w:val="003230AA"/>
    <w:rsid w:val="00324E72"/>
    <w:rsid w:val="00333D1C"/>
    <w:rsid w:val="003364D4"/>
    <w:rsid w:val="00336ED4"/>
    <w:rsid w:val="00340FAF"/>
    <w:rsid w:val="00350F66"/>
    <w:rsid w:val="003532FA"/>
    <w:rsid w:val="00363859"/>
    <w:rsid w:val="00364E5D"/>
    <w:rsid w:val="003822FC"/>
    <w:rsid w:val="0038542B"/>
    <w:rsid w:val="003919F4"/>
    <w:rsid w:val="003959B5"/>
    <w:rsid w:val="003B11D8"/>
    <w:rsid w:val="003C5586"/>
    <w:rsid w:val="003C7667"/>
    <w:rsid w:val="003D0F92"/>
    <w:rsid w:val="003D11D3"/>
    <w:rsid w:val="003E11C0"/>
    <w:rsid w:val="003E30C3"/>
    <w:rsid w:val="003E454F"/>
    <w:rsid w:val="003F192D"/>
    <w:rsid w:val="003F1BDD"/>
    <w:rsid w:val="003F7B7E"/>
    <w:rsid w:val="00412384"/>
    <w:rsid w:val="00414681"/>
    <w:rsid w:val="00424F36"/>
    <w:rsid w:val="00432F69"/>
    <w:rsid w:val="00440DC0"/>
    <w:rsid w:val="00452C4C"/>
    <w:rsid w:val="00453041"/>
    <w:rsid w:val="00460D09"/>
    <w:rsid w:val="004675FB"/>
    <w:rsid w:val="0047221F"/>
    <w:rsid w:val="0047583C"/>
    <w:rsid w:val="004769D1"/>
    <w:rsid w:val="00477E15"/>
    <w:rsid w:val="004809E6"/>
    <w:rsid w:val="00487D8D"/>
    <w:rsid w:val="00494D29"/>
    <w:rsid w:val="00496692"/>
    <w:rsid w:val="004A6B0A"/>
    <w:rsid w:val="004A7E7F"/>
    <w:rsid w:val="004B02A4"/>
    <w:rsid w:val="004B25D3"/>
    <w:rsid w:val="004C3E02"/>
    <w:rsid w:val="004C422E"/>
    <w:rsid w:val="004D1BB1"/>
    <w:rsid w:val="004D5464"/>
    <w:rsid w:val="004E31FD"/>
    <w:rsid w:val="00511FCD"/>
    <w:rsid w:val="005337C2"/>
    <w:rsid w:val="0053627C"/>
    <w:rsid w:val="00536834"/>
    <w:rsid w:val="00540CCA"/>
    <w:rsid w:val="00542BA9"/>
    <w:rsid w:val="005661C4"/>
    <w:rsid w:val="0057501E"/>
    <w:rsid w:val="005824AC"/>
    <w:rsid w:val="00582AD5"/>
    <w:rsid w:val="00587DF9"/>
    <w:rsid w:val="00591C56"/>
    <w:rsid w:val="00593FEF"/>
    <w:rsid w:val="00596263"/>
    <w:rsid w:val="005A0E82"/>
    <w:rsid w:val="005A4ACF"/>
    <w:rsid w:val="005B0C03"/>
    <w:rsid w:val="005B684F"/>
    <w:rsid w:val="005B78AD"/>
    <w:rsid w:val="005C6DE6"/>
    <w:rsid w:val="005D0393"/>
    <w:rsid w:val="005D46D4"/>
    <w:rsid w:val="005D6A94"/>
    <w:rsid w:val="005E3847"/>
    <w:rsid w:val="005E5FDF"/>
    <w:rsid w:val="005E63D1"/>
    <w:rsid w:val="005F0015"/>
    <w:rsid w:val="00601410"/>
    <w:rsid w:val="00606891"/>
    <w:rsid w:val="006318B8"/>
    <w:rsid w:val="00642268"/>
    <w:rsid w:val="00643462"/>
    <w:rsid w:val="0066330B"/>
    <w:rsid w:val="006A21F7"/>
    <w:rsid w:val="006A614F"/>
    <w:rsid w:val="006B34E4"/>
    <w:rsid w:val="006C2F7A"/>
    <w:rsid w:val="006C348B"/>
    <w:rsid w:val="006C6628"/>
    <w:rsid w:val="00704461"/>
    <w:rsid w:val="007069FD"/>
    <w:rsid w:val="00707C38"/>
    <w:rsid w:val="00724FC5"/>
    <w:rsid w:val="0072773A"/>
    <w:rsid w:val="00731F8F"/>
    <w:rsid w:val="0074280A"/>
    <w:rsid w:val="00744107"/>
    <w:rsid w:val="007445F9"/>
    <w:rsid w:val="007556FC"/>
    <w:rsid w:val="007710DB"/>
    <w:rsid w:val="00775B72"/>
    <w:rsid w:val="00776353"/>
    <w:rsid w:val="00784B57"/>
    <w:rsid w:val="00785F2A"/>
    <w:rsid w:val="007878DA"/>
    <w:rsid w:val="00792061"/>
    <w:rsid w:val="00794B91"/>
    <w:rsid w:val="007A24A2"/>
    <w:rsid w:val="007A2A98"/>
    <w:rsid w:val="007A7A38"/>
    <w:rsid w:val="007C20E1"/>
    <w:rsid w:val="007E26EB"/>
    <w:rsid w:val="007E3222"/>
    <w:rsid w:val="007F08E7"/>
    <w:rsid w:val="007F539A"/>
    <w:rsid w:val="007F5C47"/>
    <w:rsid w:val="008033F7"/>
    <w:rsid w:val="00812FDE"/>
    <w:rsid w:val="00833574"/>
    <w:rsid w:val="008341AF"/>
    <w:rsid w:val="00834C2E"/>
    <w:rsid w:val="00850D06"/>
    <w:rsid w:val="00861889"/>
    <w:rsid w:val="00863E5E"/>
    <w:rsid w:val="008662B3"/>
    <w:rsid w:val="00871E2D"/>
    <w:rsid w:val="008745A2"/>
    <w:rsid w:val="00876C45"/>
    <w:rsid w:val="008804CC"/>
    <w:rsid w:val="008869D1"/>
    <w:rsid w:val="0089765D"/>
    <w:rsid w:val="008A0DB8"/>
    <w:rsid w:val="008A20EF"/>
    <w:rsid w:val="008B582B"/>
    <w:rsid w:val="008C2BFB"/>
    <w:rsid w:val="008D1CD4"/>
    <w:rsid w:val="008E149C"/>
    <w:rsid w:val="008E161B"/>
    <w:rsid w:val="008E2A59"/>
    <w:rsid w:val="008E2ECB"/>
    <w:rsid w:val="008F1545"/>
    <w:rsid w:val="008F287B"/>
    <w:rsid w:val="008F41EA"/>
    <w:rsid w:val="00904A23"/>
    <w:rsid w:val="00904CE6"/>
    <w:rsid w:val="0090558F"/>
    <w:rsid w:val="00915516"/>
    <w:rsid w:val="0092249A"/>
    <w:rsid w:val="009313DF"/>
    <w:rsid w:val="009351B9"/>
    <w:rsid w:val="00937CF0"/>
    <w:rsid w:val="009460C8"/>
    <w:rsid w:val="0095231C"/>
    <w:rsid w:val="00955ECB"/>
    <w:rsid w:val="009636A4"/>
    <w:rsid w:val="009659BB"/>
    <w:rsid w:val="009679A4"/>
    <w:rsid w:val="009822E0"/>
    <w:rsid w:val="009A20AC"/>
    <w:rsid w:val="009B766A"/>
    <w:rsid w:val="009C06FA"/>
    <w:rsid w:val="009E0B79"/>
    <w:rsid w:val="00A0625E"/>
    <w:rsid w:val="00A115E1"/>
    <w:rsid w:val="00A14E43"/>
    <w:rsid w:val="00A151C4"/>
    <w:rsid w:val="00A208EF"/>
    <w:rsid w:val="00A20A2E"/>
    <w:rsid w:val="00A30451"/>
    <w:rsid w:val="00A36921"/>
    <w:rsid w:val="00A50A29"/>
    <w:rsid w:val="00A51470"/>
    <w:rsid w:val="00A5147A"/>
    <w:rsid w:val="00A54590"/>
    <w:rsid w:val="00A56686"/>
    <w:rsid w:val="00A60E15"/>
    <w:rsid w:val="00A615B6"/>
    <w:rsid w:val="00A62BCA"/>
    <w:rsid w:val="00A65344"/>
    <w:rsid w:val="00A738C8"/>
    <w:rsid w:val="00A774CC"/>
    <w:rsid w:val="00A81E2B"/>
    <w:rsid w:val="00A83360"/>
    <w:rsid w:val="00A87846"/>
    <w:rsid w:val="00A963D5"/>
    <w:rsid w:val="00AB677A"/>
    <w:rsid w:val="00AC4FC7"/>
    <w:rsid w:val="00B00054"/>
    <w:rsid w:val="00B02BBE"/>
    <w:rsid w:val="00B0367B"/>
    <w:rsid w:val="00B063DF"/>
    <w:rsid w:val="00B07C08"/>
    <w:rsid w:val="00B13F7B"/>
    <w:rsid w:val="00B14488"/>
    <w:rsid w:val="00B30B05"/>
    <w:rsid w:val="00B3683B"/>
    <w:rsid w:val="00B440AE"/>
    <w:rsid w:val="00B506D5"/>
    <w:rsid w:val="00B536B8"/>
    <w:rsid w:val="00B55B8D"/>
    <w:rsid w:val="00B576B8"/>
    <w:rsid w:val="00B75D85"/>
    <w:rsid w:val="00B7788D"/>
    <w:rsid w:val="00B77C63"/>
    <w:rsid w:val="00B8410C"/>
    <w:rsid w:val="00B94982"/>
    <w:rsid w:val="00B96218"/>
    <w:rsid w:val="00B9727A"/>
    <w:rsid w:val="00B97CE0"/>
    <w:rsid w:val="00BA355E"/>
    <w:rsid w:val="00BA76B6"/>
    <w:rsid w:val="00BB7CE6"/>
    <w:rsid w:val="00BC02B0"/>
    <w:rsid w:val="00BE126F"/>
    <w:rsid w:val="00BE5069"/>
    <w:rsid w:val="00C047C1"/>
    <w:rsid w:val="00C0585D"/>
    <w:rsid w:val="00C05EAA"/>
    <w:rsid w:val="00C0637B"/>
    <w:rsid w:val="00C11036"/>
    <w:rsid w:val="00C13CE0"/>
    <w:rsid w:val="00C14F2E"/>
    <w:rsid w:val="00C3676F"/>
    <w:rsid w:val="00C36CEE"/>
    <w:rsid w:val="00C37D8C"/>
    <w:rsid w:val="00C53CE3"/>
    <w:rsid w:val="00C760F5"/>
    <w:rsid w:val="00C80584"/>
    <w:rsid w:val="00C843BA"/>
    <w:rsid w:val="00C85B8C"/>
    <w:rsid w:val="00C9377B"/>
    <w:rsid w:val="00C939BB"/>
    <w:rsid w:val="00C97603"/>
    <w:rsid w:val="00C97B63"/>
    <w:rsid w:val="00CB4214"/>
    <w:rsid w:val="00CB569B"/>
    <w:rsid w:val="00CC1F87"/>
    <w:rsid w:val="00CC5200"/>
    <w:rsid w:val="00CD26DA"/>
    <w:rsid w:val="00CE7751"/>
    <w:rsid w:val="00D04B70"/>
    <w:rsid w:val="00D21DD1"/>
    <w:rsid w:val="00D26D51"/>
    <w:rsid w:val="00D27643"/>
    <w:rsid w:val="00D30F1D"/>
    <w:rsid w:val="00D34494"/>
    <w:rsid w:val="00D47C80"/>
    <w:rsid w:val="00D54BFF"/>
    <w:rsid w:val="00D60AE6"/>
    <w:rsid w:val="00D73EF4"/>
    <w:rsid w:val="00D749F1"/>
    <w:rsid w:val="00D816BE"/>
    <w:rsid w:val="00D86494"/>
    <w:rsid w:val="00D93BD1"/>
    <w:rsid w:val="00D97B93"/>
    <w:rsid w:val="00DB3471"/>
    <w:rsid w:val="00DB5EAA"/>
    <w:rsid w:val="00DB644B"/>
    <w:rsid w:val="00DD1A6A"/>
    <w:rsid w:val="00DD3B45"/>
    <w:rsid w:val="00DD6FE9"/>
    <w:rsid w:val="00DE21DE"/>
    <w:rsid w:val="00DE357A"/>
    <w:rsid w:val="00DF46CC"/>
    <w:rsid w:val="00E01428"/>
    <w:rsid w:val="00E24A1C"/>
    <w:rsid w:val="00E24E06"/>
    <w:rsid w:val="00E268A4"/>
    <w:rsid w:val="00E30A3C"/>
    <w:rsid w:val="00E30DCF"/>
    <w:rsid w:val="00E36063"/>
    <w:rsid w:val="00E37CA5"/>
    <w:rsid w:val="00E41B33"/>
    <w:rsid w:val="00E43114"/>
    <w:rsid w:val="00E44600"/>
    <w:rsid w:val="00E54B84"/>
    <w:rsid w:val="00E56A68"/>
    <w:rsid w:val="00E66350"/>
    <w:rsid w:val="00E71A66"/>
    <w:rsid w:val="00E75EC2"/>
    <w:rsid w:val="00E80383"/>
    <w:rsid w:val="00E81AC3"/>
    <w:rsid w:val="00E961BE"/>
    <w:rsid w:val="00E97014"/>
    <w:rsid w:val="00E974A6"/>
    <w:rsid w:val="00EA15B1"/>
    <w:rsid w:val="00EA2FFC"/>
    <w:rsid w:val="00EA794A"/>
    <w:rsid w:val="00EB6F8D"/>
    <w:rsid w:val="00EB7A75"/>
    <w:rsid w:val="00EC3BE4"/>
    <w:rsid w:val="00ED4557"/>
    <w:rsid w:val="00EE237A"/>
    <w:rsid w:val="00EE6503"/>
    <w:rsid w:val="00EF0740"/>
    <w:rsid w:val="00EF528C"/>
    <w:rsid w:val="00EF6A3E"/>
    <w:rsid w:val="00EF792D"/>
    <w:rsid w:val="00F05FF2"/>
    <w:rsid w:val="00F12B56"/>
    <w:rsid w:val="00F1496D"/>
    <w:rsid w:val="00F26CE7"/>
    <w:rsid w:val="00F359EE"/>
    <w:rsid w:val="00F35CC5"/>
    <w:rsid w:val="00F457BC"/>
    <w:rsid w:val="00F51F74"/>
    <w:rsid w:val="00F5258D"/>
    <w:rsid w:val="00F553DC"/>
    <w:rsid w:val="00F63D08"/>
    <w:rsid w:val="00F7384C"/>
    <w:rsid w:val="00F75CC6"/>
    <w:rsid w:val="00F75F89"/>
    <w:rsid w:val="00F77486"/>
    <w:rsid w:val="00F77A5D"/>
    <w:rsid w:val="00F81B8E"/>
    <w:rsid w:val="00F910B9"/>
    <w:rsid w:val="00F91B2A"/>
    <w:rsid w:val="00F92609"/>
    <w:rsid w:val="00F94D49"/>
    <w:rsid w:val="00F964B7"/>
    <w:rsid w:val="00FC2EAF"/>
    <w:rsid w:val="00FD0B36"/>
    <w:rsid w:val="00FD1EAA"/>
    <w:rsid w:val="00FD7749"/>
    <w:rsid w:val="00FE4336"/>
    <w:rsid w:val="00FF1A17"/>
    <w:rsid w:val="00FF5E1B"/>
    <w:rsid w:val="00FF783A"/>
    <w:rsid w:val="5DEC8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12B56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EF792D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792D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rsid w:val="00EF792D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D73EF4"/>
  </w:style>
  <w:style w:type="paragraph" w:customStyle="1" w:styleId="Teksttreci0">
    <w:name w:val="Tekst treści"/>
    <w:basedOn w:val="Normalny"/>
    <w:link w:val="Teksttreci"/>
    <w:rsid w:val="00D73EF4"/>
    <w:pPr>
      <w:widowControl w:val="0"/>
      <w:spacing w:after="120" w:line="276" w:lineRule="auto"/>
    </w:pPr>
    <w:rPr>
      <w:rFonts w:ascii="Times New Roman" w:hAnsi="Times New Roman"/>
      <w:sz w:val="20"/>
    </w:rPr>
  </w:style>
  <w:style w:type="paragraph" w:styleId="Poprawka">
    <w:name w:val="Revision"/>
    <w:hidden/>
    <w:uiPriority w:val="99"/>
    <w:semiHidden/>
    <w:rsid w:val="00A60E1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F56EFFA0C8A94DBC86D50479932B99" ma:contentTypeVersion="2" ma:contentTypeDescription="Utwórz nowy dokument." ma:contentTypeScope="" ma:versionID="8fdef75439eb375e406a0324fe505ae1">
  <xsd:schema xmlns:xsd="http://www.w3.org/2001/XMLSchema" xmlns:xs="http://www.w3.org/2001/XMLSchema" xmlns:p="http://schemas.microsoft.com/office/2006/metadata/properties" xmlns:ns2="83c7336c-38b8-46d4-abc0-7fc744e79943" targetNamespace="http://schemas.microsoft.com/office/2006/metadata/properties" ma:root="true" ma:fieldsID="8ae43bc6ae57a63e61b1de7421c2ce49" ns2:_="">
    <xsd:import namespace="83c7336c-38b8-46d4-abc0-7fc744e7994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7336c-38b8-46d4-abc0-7fc744e7994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51DB84-7A2A-45B1-B474-4511FA7C8B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E1BF59-9D1D-4FB9-8047-71BCFF936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c7336c-38b8-46d4-abc0-7fc744e799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</Template>
  <TotalTime>2</TotalTime>
  <Pages>2</Pages>
  <Words>379</Words>
  <Characters>2030</Characters>
  <Application>Microsoft Office Word</Application>
  <DocSecurity>0</DocSecurity>
  <Lines>61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Hasińska Karolina (ORL)</cp:lastModifiedBy>
  <cp:revision>3</cp:revision>
  <cp:lastPrinted>2023-09-11T10:44:00Z</cp:lastPrinted>
  <dcterms:created xsi:type="dcterms:W3CDTF">2026-08-12T13:04:00Z</dcterms:created>
  <dcterms:modified xsi:type="dcterms:W3CDTF">2026-08-12T14:47:00Z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0x010100FDF56EFFA0C8A94DBC86D50479932B99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b3b60e38-724b-44cb-8b52-7841a0346e9d_Enabled">
    <vt:lpwstr>true</vt:lpwstr>
  </property>
  <property fmtid="{D5CDD505-2E9C-101B-9397-08002B2CF9AE}" pid="12" name="MSIP_Label_b3b60e38-724b-44cb-8b52-7841a0346e9d_SetDate">
    <vt:lpwstr>2025-11-24T11:07:36Z</vt:lpwstr>
  </property>
  <property fmtid="{D5CDD505-2E9C-101B-9397-08002B2CF9AE}" pid="13" name="MSIP_Label_b3b60e38-724b-44cb-8b52-7841a0346e9d_Method">
    <vt:lpwstr>Standard</vt:lpwstr>
  </property>
  <property fmtid="{D5CDD505-2E9C-101B-9397-08002B2CF9AE}" pid="14" name="MSIP_Label_b3b60e38-724b-44cb-8b52-7841a0346e9d_Name">
    <vt:lpwstr>aad.gkorl.label.internal.gkorl</vt:lpwstr>
  </property>
  <property fmtid="{D5CDD505-2E9C-101B-9397-08002B2CF9AE}" pid="15" name="MSIP_Label_b3b60e38-724b-44cb-8b52-7841a0346e9d_SiteId">
    <vt:lpwstr>49ed4135-8213-4cdc-b4ed-aca2fd2e32c2</vt:lpwstr>
  </property>
  <property fmtid="{D5CDD505-2E9C-101B-9397-08002B2CF9AE}" pid="16" name="MSIP_Label_b3b60e38-724b-44cb-8b52-7841a0346e9d_ActionId">
    <vt:lpwstr>ead256c5-601a-4788-9fab-79856069d307</vt:lpwstr>
  </property>
  <property fmtid="{D5CDD505-2E9C-101B-9397-08002B2CF9AE}" pid="17" name="MSIP_Label_b3b60e38-724b-44cb-8b52-7841a0346e9d_ContentBits">
    <vt:lpwstr>0</vt:lpwstr>
  </property>
  <property fmtid="{D5CDD505-2E9C-101B-9397-08002B2CF9AE}" pid="18" name="MSIP_Label_b3b60e38-724b-44cb-8b52-7841a0346e9d_Tag">
    <vt:lpwstr>10, 3, 0, 1</vt:lpwstr>
  </property>
  <property fmtid="{D5CDD505-2E9C-101B-9397-08002B2CF9AE}" pid="19" name="Plato EditorId">
    <vt:lpwstr>d0505a82-ccb3-47eb-aca0-f328e4610bae</vt:lpwstr>
  </property>
</Properties>
</file>